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ECC" w:rsidRPr="00171D4D" w:rsidRDefault="00FD5ECC" w:rsidP="00171D4D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附件三</w:t>
      </w:r>
      <w:r>
        <w:rPr>
          <w:b/>
          <w:sz w:val="28"/>
          <w:szCs w:val="28"/>
        </w:rPr>
        <w:t xml:space="preserve">                </w:t>
      </w:r>
      <w:r w:rsidRPr="00654226">
        <w:rPr>
          <w:rFonts w:ascii="仿宋_GB2312" w:eastAsia="仿宋_GB2312" w:hint="eastAsia"/>
          <w:b/>
          <w:sz w:val="32"/>
          <w:szCs w:val="32"/>
        </w:rPr>
        <w:t>课程教学大纲</w:t>
      </w:r>
    </w:p>
    <w:p w:rsidR="00FD5ECC" w:rsidRDefault="00FD5ECC" w:rsidP="00171D4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0"/>
        <w:gridCol w:w="1290"/>
        <w:gridCol w:w="1160"/>
        <w:gridCol w:w="976"/>
        <w:gridCol w:w="1476"/>
        <w:gridCol w:w="632"/>
        <w:gridCol w:w="1418"/>
      </w:tblGrid>
      <w:tr w:rsidR="00FD5ECC" w:rsidRPr="00CC5BDC" w:rsidTr="00CF65A2">
        <w:tc>
          <w:tcPr>
            <w:tcW w:w="1727" w:type="dxa"/>
            <w:vAlign w:val="center"/>
          </w:tcPr>
          <w:p w:rsidR="00FD5ECC" w:rsidRPr="00CC5BDC" w:rsidRDefault="00FD5ECC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7674" w:type="dxa"/>
            <w:gridSpan w:val="6"/>
            <w:vAlign w:val="center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1727" w:type="dxa"/>
            <w:vAlign w:val="center"/>
          </w:tcPr>
          <w:p w:rsidR="00FD5ECC" w:rsidRPr="00CC5BDC" w:rsidRDefault="00FD5ECC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上课对象</w:t>
            </w:r>
          </w:p>
        </w:tc>
        <w:tc>
          <w:tcPr>
            <w:tcW w:w="1439" w:type="dxa"/>
            <w:vAlign w:val="center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上课年级</w:t>
            </w:r>
          </w:p>
        </w:tc>
        <w:tc>
          <w:tcPr>
            <w:tcW w:w="1080" w:type="dxa"/>
            <w:vAlign w:val="center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学分</w:t>
            </w:r>
            <w:r w:rsidRPr="00CC5BDC">
              <w:rPr>
                <w:sz w:val="24"/>
                <w:szCs w:val="24"/>
              </w:rPr>
              <w:t>/</w:t>
            </w:r>
            <w:r w:rsidRPr="00CC5BDC">
              <w:rPr>
                <w:rFonts w:hint="eastAsia"/>
                <w:sz w:val="24"/>
                <w:szCs w:val="24"/>
              </w:rPr>
              <w:t>周学时</w:t>
            </w:r>
          </w:p>
        </w:tc>
        <w:tc>
          <w:tcPr>
            <w:tcW w:w="2275" w:type="dxa"/>
            <w:gridSpan w:val="2"/>
            <w:vAlign w:val="center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1727" w:type="dxa"/>
            <w:vAlign w:val="center"/>
          </w:tcPr>
          <w:p w:rsidR="00FD5ECC" w:rsidRPr="00CC5BDC" w:rsidRDefault="00FD5ECC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课程类型</w:t>
            </w:r>
          </w:p>
        </w:tc>
        <w:tc>
          <w:tcPr>
            <w:tcW w:w="7674" w:type="dxa"/>
            <w:gridSpan w:val="6"/>
            <w:vAlign w:val="center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□公共基础课□专业基础课□专业课</w:t>
            </w:r>
          </w:p>
        </w:tc>
      </w:tr>
      <w:tr w:rsidR="00FD5ECC" w:rsidRPr="00CC5BDC" w:rsidTr="00CF65A2">
        <w:tc>
          <w:tcPr>
            <w:tcW w:w="1727" w:type="dxa"/>
            <w:vAlign w:val="center"/>
          </w:tcPr>
          <w:p w:rsidR="00FD5ECC" w:rsidRPr="00CC5BDC" w:rsidRDefault="00FD5ECC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先修课程</w:t>
            </w:r>
          </w:p>
        </w:tc>
        <w:tc>
          <w:tcPr>
            <w:tcW w:w="7674" w:type="dxa"/>
            <w:gridSpan w:val="6"/>
            <w:vAlign w:val="center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1727" w:type="dxa"/>
            <w:vAlign w:val="center"/>
          </w:tcPr>
          <w:p w:rsidR="00FD5ECC" w:rsidRPr="00CC5BDC" w:rsidRDefault="00FD5ECC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选用教材</w:t>
            </w:r>
          </w:p>
        </w:tc>
        <w:tc>
          <w:tcPr>
            <w:tcW w:w="7674" w:type="dxa"/>
            <w:gridSpan w:val="6"/>
            <w:vAlign w:val="center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1727" w:type="dxa"/>
            <w:vAlign w:val="center"/>
          </w:tcPr>
          <w:p w:rsidR="00FD5ECC" w:rsidRPr="00CC5BDC" w:rsidRDefault="00FD5ECC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主要参考书</w:t>
            </w:r>
          </w:p>
        </w:tc>
        <w:tc>
          <w:tcPr>
            <w:tcW w:w="7674" w:type="dxa"/>
            <w:gridSpan w:val="6"/>
            <w:vAlign w:val="center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9401" w:type="dxa"/>
            <w:gridSpan w:val="7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一、课程性质、目的与任务（不少于</w:t>
            </w:r>
            <w:r w:rsidRPr="00CC5BDC">
              <w:rPr>
                <w:sz w:val="24"/>
                <w:szCs w:val="24"/>
              </w:rPr>
              <w:t>300</w:t>
            </w:r>
            <w:r w:rsidRPr="00CC5BDC">
              <w:rPr>
                <w:rFonts w:hint="eastAsia"/>
                <w:sz w:val="24"/>
                <w:szCs w:val="24"/>
              </w:rPr>
              <w:t>字）</w:t>
            </w:r>
          </w:p>
        </w:tc>
      </w:tr>
      <w:tr w:rsidR="00FD5ECC" w:rsidRPr="00CC5BDC" w:rsidTr="00CF65A2">
        <w:tc>
          <w:tcPr>
            <w:tcW w:w="9401" w:type="dxa"/>
            <w:gridSpan w:val="7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9401" w:type="dxa"/>
            <w:gridSpan w:val="7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二、教学基本要求（不少于</w:t>
            </w:r>
            <w:r w:rsidRPr="00CC5BDC">
              <w:rPr>
                <w:sz w:val="24"/>
                <w:szCs w:val="24"/>
              </w:rPr>
              <w:t>500</w:t>
            </w:r>
            <w:r w:rsidRPr="00CC5BDC">
              <w:rPr>
                <w:rFonts w:hint="eastAsia"/>
                <w:sz w:val="24"/>
                <w:szCs w:val="24"/>
              </w:rPr>
              <w:t>字）</w:t>
            </w:r>
          </w:p>
        </w:tc>
      </w:tr>
      <w:tr w:rsidR="00FD5ECC" w:rsidRPr="00CC5BDC" w:rsidTr="00CF65A2">
        <w:tc>
          <w:tcPr>
            <w:tcW w:w="9401" w:type="dxa"/>
            <w:gridSpan w:val="7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9401" w:type="dxa"/>
            <w:gridSpan w:val="7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三、主要内容及学时安排</w:t>
            </w:r>
          </w:p>
        </w:tc>
      </w:tr>
      <w:tr w:rsidR="00FD5ECC" w:rsidRPr="00CC5BDC" w:rsidTr="00CF65A2">
        <w:tc>
          <w:tcPr>
            <w:tcW w:w="1727" w:type="dxa"/>
            <w:vAlign w:val="center"/>
          </w:tcPr>
          <w:p w:rsidR="00FD5ECC" w:rsidRPr="00CC5BDC" w:rsidRDefault="00FD5ECC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章或节</w:t>
            </w:r>
          </w:p>
        </w:tc>
        <w:tc>
          <w:tcPr>
            <w:tcW w:w="6120" w:type="dxa"/>
            <w:gridSpan w:val="5"/>
            <w:vAlign w:val="center"/>
          </w:tcPr>
          <w:p w:rsidR="00FD5ECC" w:rsidRPr="00CC5BDC" w:rsidRDefault="00FD5ECC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主要内容、重点、难点</w:t>
            </w:r>
          </w:p>
        </w:tc>
        <w:tc>
          <w:tcPr>
            <w:tcW w:w="1554" w:type="dxa"/>
            <w:vAlign w:val="center"/>
          </w:tcPr>
          <w:p w:rsidR="00FD5ECC" w:rsidRPr="00CC5BDC" w:rsidRDefault="00FD5ECC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学时安排</w:t>
            </w:r>
          </w:p>
        </w:tc>
      </w:tr>
      <w:tr w:rsidR="00FD5ECC" w:rsidRPr="00CC5BDC" w:rsidTr="00CF65A2">
        <w:tc>
          <w:tcPr>
            <w:tcW w:w="1727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sz w:val="24"/>
                <w:szCs w:val="24"/>
              </w:rPr>
              <w:t>1</w:t>
            </w:r>
          </w:p>
        </w:tc>
        <w:tc>
          <w:tcPr>
            <w:tcW w:w="6120" w:type="dxa"/>
            <w:gridSpan w:val="5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1727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sz w:val="24"/>
                <w:szCs w:val="24"/>
              </w:rPr>
              <w:t>2</w:t>
            </w:r>
          </w:p>
        </w:tc>
        <w:tc>
          <w:tcPr>
            <w:tcW w:w="6120" w:type="dxa"/>
            <w:gridSpan w:val="5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1727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sz w:val="24"/>
                <w:szCs w:val="24"/>
              </w:rPr>
              <w:t>3</w:t>
            </w:r>
          </w:p>
        </w:tc>
        <w:tc>
          <w:tcPr>
            <w:tcW w:w="6120" w:type="dxa"/>
            <w:gridSpan w:val="5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1727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sz w:val="24"/>
                <w:szCs w:val="24"/>
              </w:rPr>
              <w:t>4</w:t>
            </w:r>
          </w:p>
        </w:tc>
        <w:tc>
          <w:tcPr>
            <w:tcW w:w="6120" w:type="dxa"/>
            <w:gridSpan w:val="5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1727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sz w:val="24"/>
                <w:szCs w:val="24"/>
              </w:rPr>
              <w:t>5</w:t>
            </w:r>
          </w:p>
        </w:tc>
        <w:tc>
          <w:tcPr>
            <w:tcW w:w="6120" w:type="dxa"/>
            <w:gridSpan w:val="5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1727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sz w:val="24"/>
                <w:szCs w:val="24"/>
              </w:rPr>
              <w:t>6</w:t>
            </w:r>
          </w:p>
        </w:tc>
        <w:tc>
          <w:tcPr>
            <w:tcW w:w="6120" w:type="dxa"/>
            <w:gridSpan w:val="5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:rsidR="00FD5ECC" w:rsidRPr="00CC5BDC" w:rsidRDefault="00FD5ECC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FD5ECC" w:rsidRPr="00CC5BDC" w:rsidTr="00CF65A2">
        <w:tc>
          <w:tcPr>
            <w:tcW w:w="9401" w:type="dxa"/>
            <w:gridSpan w:val="7"/>
          </w:tcPr>
          <w:p w:rsidR="00FD5ECC" w:rsidRPr="00CC5BDC" w:rsidRDefault="00FD5ECC" w:rsidP="00CF65A2">
            <w:pPr>
              <w:spacing w:line="60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四、考核方式</w:t>
            </w:r>
          </w:p>
        </w:tc>
      </w:tr>
      <w:tr w:rsidR="00FD5ECC" w:rsidRPr="00CC5BDC" w:rsidTr="00CF65A2">
        <w:tc>
          <w:tcPr>
            <w:tcW w:w="9401" w:type="dxa"/>
            <w:gridSpan w:val="7"/>
          </w:tcPr>
          <w:p w:rsidR="00FD5ECC" w:rsidRPr="00CC5BDC" w:rsidRDefault="00FD5ECC" w:rsidP="00CF65A2">
            <w:pPr>
              <w:spacing w:line="60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五、面向专业</w:t>
            </w:r>
          </w:p>
        </w:tc>
      </w:tr>
      <w:tr w:rsidR="00FD5ECC" w:rsidRPr="00CC5BDC" w:rsidTr="00CF65A2">
        <w:tc>
          <w:tcPr>
            <w:tcW w:w="9401" w:type="dxa"/>
            <w:gridSpan w:val="7"/>
          </w:tcPr>
          <w:p w:rsidR="00FD5ECC" w:rsidRPr="00CC5BDC" w:rsidRDefault="00FD5ECC" w:rsidP="00CF65A2">
            <w:pPr>
              <w:spacing w:line="60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六、其它信息</w:t>
            </w:r>
          </w:p>
        </w:tc>
      </w:tr>
    </w:tbl>
    <w:p w:rsidR="00FD5ECC" w:rsidRDefault="00FD5ECC"/>
    <w:sectPr w:rsidR="00FD5ECC" w:rsidSect="00FF0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D4D"/>
    <w:rsid w:val="00171D4D"/>
    <w:rsid w:val="001A3D4F"/>
    <w:rsid w:val="002615D9"/>
    <w:rsid w:val="004D3E6A"/>
    <w:rsid w:val="00654226"/>
    <w:rsid w:val="007D6195"/>
    <w:rsid w:val="007F63EA"/>
    <w:rsid w:val="00CC5BDC"/>
    <w:rsid w:val="00CF65A2"/>
    <w:rsid w:val="00D119FA"/>
    <w:rsid w:val="00E37EBF"/>
    <w:rsid w:val="00FD5ECC"/>
    <w:rsid w:val="00FF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D4D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35</Words>
  <Characters>200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3</cp:revision>
  <dcterms:created xsi:type="dcterms:W3CDTF">2015-10-13T09:39:00Z</dcterms:created>
  <dcterms:modified xsi:type="dcterms:W3CDTF">2016-03-15T03:07:00Z</dcterms:modified>
</cp:coreProperties>
</file>